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3C5A9A28"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B15157" w:rsidRPr="00B15157">
        <w:rPr>
          <w:b/>
          <w:i/>
          <w:noProof/>
          <w:sz w:val="28"/>
        </w:rPr>
        <w:t>R5-224525</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E1A2DB2" w:rsidR="001E41F3" w:rsidRPr="00D01D4E" w:rsidRDefault="00B15157" w:rsidP="00C2344A">
            <w:pPr>
              <w:pStyle w:val="CRCoverPage"/>
              <w:spacing w:after="0"/>
              <w:jc w:val="center"/>
              <w:rPr>
                <w:noProof/>
                <w:lang w:eastAsia="zh-CN"/>
              </w:rPr>
            </w:pPr>
            <w:r>
              <w:rPr>
                <w:b/>
                <w:noProof/>
                <w:sz w:val="28"/>
                <w:lang w:eastAsia="zh-CN"/>
              </w:rPr>
              <w:t>0345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B15157"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bookmarkStart w:id="1" w:name="_GoBack"/>
        <w:bookmarkEnd w:id="1"/>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76CE1FF" w:rsidR="001E41F3" w:rsidRPr="00D01D4E" w:rsidRDefault="00B15157" w:rsidP="00035452">
            <w:pPr>
              <w:pStyle w:val="CRCoverPage"/>
              <w:spacing w:after="0"/>
              <w:ind w:left="100"/>
              <w:rPr>
                <w:noProof/>
                <w:lang w:eastAsia="zh-CN"/>
              </w:rPr>
            </w:pPr>
            <w:r w:rsidRPr="00B15157">
              <w:rPr>
                <w:noProof/>
                <w:lang w:eastAsia="zh-CN"/>
              </w:rPr>
              <w:t>TT analysis for NR SL RRM TC 9.1.2.2 - S-SSB Tx SyncRef UE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B982" w:rsidR="00B33E2F" w:rsidRPr="00D01D4E" w:rsidRDefault="00514DC3" w:rsidP="00B13489">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4A7989">
              <w:rPr>
                <w:noProof/>
                <w:lang w:eastAsia="zh-CN"/>
              </w:rPr>
              <w:t>2.</w:t>
            </w:r>
            <w:r w:rsidR="00B13489">
              <w:rPr>
                <w:noProof/>
                <w:lang w:eastAsia="zh-CN"/>
              </w:rPr>
              <w:t>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58147486" w:rsidR="00514DC3" w:rsidRPr="00D01D4E" w:rsidRDefault="00514DC3" w:rsidP="00B13489">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4A7989">
              <w:rPr>
                <w:noProof/>
                <w:lang w:eastAsia="zh-CN"/>
              </w:rPr>
              <w:t>2.</w:t>
            </w:r>
            <w:r w:rsidR="00B13489">
              <w:rPr>
                <w:noProof/>
                <w:lang w:eastAsia="zh-CN"/>
              </w:rPr>
              <w:t>2</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7590E992" w:rsidR="00CA378D" w:rsidRPr="00D01D4E" w:rsidRDefault="00514DC3" w:rsidP="00514DC3">
            <w:pPr>
              <w:pStyle w:val="CRCoverPage"/>
              <w:spacing w:after="0"/>
              <w:ind w:left="99"/>
              <w:rPr>
                <w:rFonts w:hint="eastAsia"/>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B15157">
              <w:rPr>
                <w:noProof/>
              </w:rPr>
              <w:t>1883</w:t>
            </w:r>
            <w:r w:rsidR="00B15157">
              <w:rPr>
                <w:rFonts w:hint="eastAsia"/>
                <w:noProof/>
                <w:lang w:eastAsia="zh-CN"/>
              </w:rPr>
              <w:t>,</w:t>
            </w:r>
            <w:r w:rsidR="00B15157">
              <w:rPr>
                <w:noProof/>
                <w:lang w:eastAsia="zh-CN"/>
              </w:rPr>
              <w:t xml:space="preserve">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13A5F" w:rsidR="007B263F" w:rsidRPr="00B15157" w:rsidRDefault="00B15157" w:rsidP="00D54284">
            <w:pPr>
              <w:pStyle w:val="CRCoverPage"/>
              <w:spacing w:after="0"/>
              <w:ind w:left="100"/>
              <w:rPr>
                <w:rFonts w:hint="eastAsia"/>
                <w:b/>
                <w:noProof/>
                <w:lang w:eastAsia="zh-CN"/>
              </w:rPr>
            </w:pPr>
            <w:r w:rsidRPr="00B15157">
              <w:rPr>
                <w:rFonts w:hint="eastAsia"/>
                <w:b/>
                <w:noProof/>
                <w:lang w:eastAsia="zh-CN"/>
              </w:rPr>
              <w:t>R</w:t>
            </w:r>
            <w:r w:rsidRPr="00B15157">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5D3428C6" w:rsidR="00514DC3" w:rsidRDefault="00514DC3" w:rsidP="00514DC3">
      <w:pPr>
        <w:rPr>
          <w:lang w:eastAsia="zh-CN"/>
        </w:rPr>
      </w:pPr>
      <w:r w:rsidRPr="00415567">
        <w:t>"</w:t>
      </w:r>
      <w:r w:rsidR="00D54284" w:rsidRPr="00514DC3">
        <w:rPr>
          <w:lang w:eastAsia="zh-CN"/>
        </w:rPr>
        <w:t>38.533 9.1.</w:t>
      </w:r>
      <w:r w:rsidR="004A7989">
        <w:rPr>
          <w:lang w:eastAsia="zh-CN"/>
        </w:rPr>
        <w:t>2.</w:t>
      </w:r>
      <w:r w:rsidR="00262E73">
        <w:rPr>
          <w:lang w:eastAsia="zh-CN"/>
        </w:rPr>
        <w:t>2</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EF217" w14:textId="77777777" w:rsidR="005C2115" w:rsidRDefault="005C2115">
      <w:r>
        <w:separator/>
      </w:r>
    </w:p>
  </w:endnote>
  <w:endnote w:type="continuationSeparator" w:id="0">
    <w:p w14:paraId="79DA25C2" w14:textId="77777777" w:rsidR="005C2115" w:rsidRDefault="005C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7EA23" w14:textId="77777777" w:rsidR="005C2115" w:rsidRDefault="005C2115">
      <w:r>
        <w:separator/>
      </w:r>
    </w:p>
  </w:footnote>
  <w:footnote w:type="continuationSeparator" w:id="0">
    <w:p w14:paraId="6213F723" w14:textId="77777777" w:rsidR="005C2115" w:rsidRDefault="005C2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C2115"/>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13489"/>
    <w:rsid w:val="00B15157"/>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6BF14-1550-4261-A650-9D4964E3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2</Pages>
  <Words>328</Words>
  <Characters>1871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2022-02-21T03:38:00Z</dcterms:created>
  <dcterms:modified xsi:type="dcterms:W3CDTF">2022-08-05T02:59:00Z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(3)MmftEx6/8VPhUoGK1u3YWmd4iWPzsee64IT7DOWYyldwpIp81X+B1aH1Tof6DPcjWcqBWE4i
BNeIJDg42GJxfAryyO+jDn7xX4BjIHAOCQS3ryaxVbIttxb1w/wdQa54GkOrFExPxH8GJ22X
KYxy4czc588gkGrcpmxWKIvl3npRLOwXr8qKxw6sw5NwzcQkXhpMrZ+//giQWjVFJp9cf3nx
jLVjAxjM5x9eCFV8uU</vt:lpwstr>
  </property>
  <property fmtid="{D5CDD505-2E9C-101B-9397-08002B2CF9AE}" pid="22" name="_2015_ms_pID_7253431">
    <vt:lpwstr>6wJP/spmgEqKBo0CZcK8OHo8HOzpkLIVexmARK9pcGCeFViS+EgN6H
cohAOTT9yV8jyZa643/n2y1NlZ/+nN1j1uZfqWVLuAsrEj+H9sbg9jBFFyUTYzQh7yNTlDNi
j3Wy8GzWNVzXyZqxGeIMQciMqFzuXZr6eYoR0gRU5POy6Ax5uPjbyKc1RMbIRYYykOjDgRJq
MROSt1mpJbF+D6TCQrBRLcrEO05MEvfvzTn8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kg==</vt:lpwstr>
  </property>
</Properties>
</file>